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E63" w:rsidRDefault="000C3E63" w:rsidP="000C3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WYMBURHILL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C3E63" w:rsidRDefault="000C3E63" w:rsidP="000C3E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3E63" w:rsidRDefault="000C3E63" w:rsidP="000C3E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3E63" w:rsidRDefault="000C3E63" w:rsidP="000C3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Cirencester,</w:t>
      </w:r>
    </w:p>
    <w:p w:rsidR="000C3E63" w:rsidRDefault="000C3E63" w:rsidP="000C3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held by the late Sir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FitzNichol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C3E63" w:rsidRDefault="000C3E63" w:rsidP="000C3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139E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21-127)</w:t>
      </w:r>
    </w:p>
    <w:p w:rsidR="000C3E63" w:rsidRDefault="000C3E63" w:rsidP="000C3E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3E63" w:rsidRDefault="000C3E63" w:rsidP="000C3E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3E63" w:rsidRPr="003F68A4" w:rsidRDefault="000C3E63" w:rsidP="000C3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</w:p>
    <w:p w:rsidR="00DD5B8A" w:rsidRPr="000C3E63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0C3E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E63" w:rsidRDefault="000C3E63" w:rsidP="00564E3C">
      <w:pPr>
        <w:spacing w:after="0" w:line="240" w:lineRule="auto"/>
      </w:pPr>
      <w:r>
        <w:separator/>
      </w:r>
    </w:p>
  </w:endnote>
  <w:endnote w:type="continuationSeparator" w:id="0">
    <w:p w:rsidR="000C3E63" w:rsidRDefault="000C3E6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C3E63">
      <w:rPr>
        <w:rFonts w:ascii="Times New Roman" w:hAnsi="Times New Roman" w:cs="Times New Roman"/>
        <w:noProof/>
        <w:sz w:val="24"/>
        <w:szCs w:val="24"/>
      </w:rPr>
      <w:t>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E63" w:rsidRDefault="000C3E63" w:rsidP="00564E3C">
      <w:pPr>
        <w:spacing w:after="0" w:line="240" w:lineRule="auto"/>
      </w:pPr>
      <w:r>
        <w:separator/>
      </w:r>
    </w:p>
  </w:footnote>
  <w:footnote w:type="continuationSeparator" w:id="0">
    <w:p w:rsidR="000C3E63" w:rsidRDefault="000C3E6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E63"/>
    <w:rsid w:val="000C3E6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D4810"/>
  <w15:chartTrackingRefBased/>
  <w15:docId w15:val="{65803BD5-67EC-412E-99D6-289762671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C3E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2015-12-04T20:38:00Z</dcterms:created>
  <dcterms:modified xsi:type="dcterms:W3CDTF">2015-12-04T20:39:00Z</dcterms:modified>
</cp:coreProperties>
</file>